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4FBE5" w14:textId="77777777" w:rsidR="00CE5AA9" w:rsidRDefault="00CE5AA9" w:rsidP="00CE5AA9">
      <w:pPr>
        <w:pStyle w:val="NoSpacing"/>
      </w:pPr>
      <w:r>
        <w:rPr>
          <w:u w:val="single"/>
        </w:rPr>
        <w:t>John KENTYSSH</w:t>
      </w:r>
      <w:r>
        <w:t xml:space="preserve">      (fl.1480)</w:t>
      </w:r>
    </w:p>
    <w:p w14:paraId="749044F9" w14:textId="77777777" w:rsidR="00CE5AA9" w:rsidRDefault="00CE5AA9" w:rsidP="00CE5AA9">
      <w:pPr>
        <w:pStyle w:val="NoSpacing"/>
      </w:pPr>
      <w:r>
        <w:t>of Harlow, Essex. Labourer.</w:t>
      </w:r>
    </w:p>
    <w:p w14:paraId="5DB2FAEB" w14:textId="77777777" w:rsidR="00CE5AA9" w:rsidRDefault="00CE5AA9" w:rsidP="00CE5AA9">
      <w:pPr>
        <w:pStyle w:val="NoSpacing"/>
      </w:pPr>
    </w:p>
    <w:p w14:paraId="3650E9F4" w14:textId="77777777" w:rsidR="00CE5AA9" w:rsidRDefault="00CE5AA9" w:rsidP="00CE5AA9">
      <w:pPr>
        <w:pStyle w:val="NoSpacing"/>
      </w:pPr>
    </w:p>
    <w:p w14:paraId="592C14A6" w14:textId="77777777" w:rsidR="00CE5AA9" w:rsidRDefault="00CE5AA9" w:rsidP="00CE5AA9">
      <w:pPr>
        <w:pStyle w:val="NoSpacing"/>
      </w:pPr>
      <w:r>
        <w:tab/>
        <w:t>1480</w:t>
      </w:r>
      <w:r>
        <w:tab/>
        <w:t>Thomas Adam(q.v.) brought a plaint of debt against him.</w:t>
      </w:r>
    </w:p>
    <w:p w14:paraId="0B210A6F" w14:textId="77777777" w:rsidR="00CE5AA9" w:rsidRDefault="00CE5AA9" w:rsidP="00CE5AA9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0D9A0DE8" w14:textId="77777777" w:rsidR="00CE5AA9" w:rsidRDefault="00CE5AA9" w:rsidP="00CE5AA9">
      <w:pPr>
        <w:pStyle w:val="NoSpacing"/>
      </w:pPr>
    </w:p>
    <w:p w14:paraId="6A143EFE" w14:textId="77777777" w:rsidR="00CE5AA9" w:rsidRDefault="00CE5AA9" w:rsidP="00CE5AA9">
      <w:pPr>
        <w:pStyle w:val="NoSpacing"/>
      </w:pPr>
    </w:p>
    <w:p w14:paraId="25C17B94" w14:textId="77777777" w:rsidR="00CE5AA9" w:rsidRDefault="00CE5AA9" w:rsidP="00CE5AA9">
      <w:pPr>
        <w:pStyle w:val="NoSpacing"/>
      </w:pPr>
      <w:r>
        <w:t>4 June 2019</w:t>
      </w:r>
    </w:p>
    <w:p w14:paraId="5DD06865" w14:textId="77777777" w:rsidR="006B2F86" w:rsidRPr="00E71FC3" w:rsidRDefault="00CE5A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6C701" w14:textId="77777777" w:rsidR="00CE5AA9" w:rsidRDefault="00CE5AA9" w:rsidP="00E71FC3">
      <w:pPr>
        <w:spacing w:after="0" w:line="240" w:lineRule="auto"/>
      </w:pPr>
      <w:r>
        <w:separator/>
      </w:r>
    </w:p>
  </w:endnote>
  <w:endnote w:type="continuationSeparator" w:id="0">
    <w:p w14:paraId="4FF67C27" w14:textId="77777777" w:rsidR="00CE5AA9" w:rsidRDefault="00CE5A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D60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1C5CE" w14:textId="77777777" w:rsidR="00CE5AA9" w:rsidRDefault="00CE5AA9" w:rsidP="00E71FC3">
      <w:pPr>
        <w:spacing w:after="0" w:line="240" w:lineRule="auto"/>
      </w:pPr>
      <w:r>
        <w:separator/>
      </w:r>
    </w:p>
  </w:footnote>
  <w:footnote w:type="continuationSeparator" w:id="0">
    <w:p w14:paraId="0AB54BCD" w14:textId="77777777" w:rsidR="00CE5AA9" w:rsidRDefault="00CE5A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AA9"/>
    <w:rsid w:val="001A7C09"/>
    <w:rsid w:val="00577BD5"/>
    <w:rsid w:val="00656CBA"/>
    <w:rsid w:val="006A1F77"/>
    <w:rsid w:val="00733BE7"/>
    <w:rsid w:val="00AB52E8"/>
    <w:rsid w:val="00B16D3F"/>
    <w:rsid w:val="00BB41AC"/>
    <w:rsid w:val="00CE5A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775D0"/>
  <w15:chartTrackingRefBased/>
  <w15:docId w15:val="{2B613A42-00F5-40A7-91BE-98C2A556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E5A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2019-07-19T19:39:00Z</dcterms:created>
  <dcterms:modified xsi:type="dcterms:W3CDTF">2019-07-19T19:39:00Z</dcterms:modified>
</cp:coreProperties>
</file>